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冲压模具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实验报告Ⅱ</w:t>
      </w:r>
    </w:p>
    <w:tbl>
      <w:tblPr>
        <w:tblStyle w:val="3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363"/>
        <w:gridCol w:w="177"/>
        <w:gridCol w:w="1080"/>
        <w:gridCol w:w="2152"/>
        <w:gridCol w:w="1421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学号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试验台号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小组其他成员</w:t>
            </w:r>
          </w:p>
        </w:tc>
        <w:tc>
          <w:tcPr>
            <w:tcW w:w="6617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名称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目的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内容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工具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模具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名称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6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根据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演示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模具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回答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问题</w:t>
            </w:r>
          </w:p>
        </w:tc>
        <w:tc>
          <w:tcPr>
            <w:tcW w:w="7517" w:type="dxa"/>
            <w:gridSpan w:val="7"/>
            <w:vAlign w:val="top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演示模具有几个工位？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每个工位完成什么冲压工序？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该套模具的送料方向？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卸料方式？</w:t>
            </w: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体会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成绩</w:t>
            </w: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6254" w:type="dxa"/>
            <w:gridSpan w:val="5"/>
            <w:vAlign w:val="center"/>
          </w:tcPr>
          <w:p>
            <w:pPr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备注：打印报告表格，内容手写。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21106"/>
    <w:multiLevelType w:val="singleLevel"/>
    <w:tmpl w:val="2B22110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16661"/>
    <w:rsid w:val="057A7506"/>
    <w:rsid w:val="448A43E3"/>
    <w:rsid w:val="5E050477"/>
    <w:rsid w:val="631F60DB"/>
    <w:rsid w:val="6D535020"/>
    <w:rsid w:val="7B71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2018-05-02T08:23:00Z</dcterms:created>
  <dc:creator>dell</dc:creator>
  <cp:lastModifiedBy>Cassie</cp:lastModifiedBy>
  <dcterms:modified xsi:type="dcterms:W3CDTF">2018-05-03T15:37:33Z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